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6562D" w14:textId="77777777" w:rsidR="00277E40" w:rsidRDefault="00277E40" w:rsidP="00277E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BURLEY, senior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584F9C7" w14:textId="77777777" w:rsidR="00277E40" w:rsidRDefault="00277E40" w:rsidP="00277E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Great Marlowe, Buckinghamshire. Husbandman.</w:t>
      </w:r>
    </w:p>
    <w:p w14:paraId="396F23D5" w14:textId="77777777" w:rsidR="00277E40" w:rsidRDefault="00277E40" w:rsidP="00277E40">
      <w:pPr>
        <w:rPr>
          <w:rFonts w:ascii="Times New Roman" w:hAnsi="Times New Roman" w:cs="Times New Roman"/>
        </w:rPr>
      </w:pPr>
    </w:p>
    <w:p w14:paraId="77BE625D" w14:textId="77777777" w:rsidR="00277E40" w:rsidRDefault="00277E40" w:rsidP="00277E40">
      <w:pPr>
        <w:rPr>
          <w:rFonts w:ascii="Times New Roman" w:hAnsi="Times New Roman" w:cs="Times New Roman"/>
        </w:rPr>
      </w:pPr>
    </w:p>
    <w:p w14:paraId="5DD08EA2" w14:textId="77777777" w:rsidR="00277E40" w:rsidRDefault="00277E40" w:rsidP="00277E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Pykton</w:t>
      </w:r>
      <w:proofErr w:type="spellEnd"/>
      <w:r>
        <w:rPr>
          <w:rFonts w:ascii="Times New Roman" w:hAnsi="Times New Roman" w:cs="Times New Roman"/>
        </w:rPr>
        <w:t xml:space="preserve"> of London, mercer(q.v.), brought a plaint of debt against him</w:t>
      </w:r>
    </w:p>
    <w:p w14:paraId="24FCB8A4" w14:textId="77777777" w:rsidR="00277E40" w:rsidRDefault="00277E40" w:rsidP="00277E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Thomas Smyth of Luton, Bedfordshire(q.v.).</w:t>
      </w:r>
    </w:p>
    <w:p w14:paraId="0E44329D" w14:textId="77777777" w:rsidR="00277E40" w:rsidRDefault="00277E40" w:rsidP="00277E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22018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9566C00" w14:textId="77777777" w:rsidR="00277E40" w:rsidRDefault="00277E40" w:rsidP="00277E40">
      <w:pPr>
        <w:rPr>
          <w:rFonts w:ascii="Times New Roman" w:hAnsi="Times New Roman" w:cs="Times New Roman"/>
        </w:rPr>
      </w:pPr>
    </w:p>
    <w:p w14:paraId="337A3A55" w14:textId="77777777" w:rsidR="00277E40" w:rsidRDefault="00277E40" w:rsidP="00277E40">
      <w:pPr>
        <w:rPr>
          <w:rFonts w:ascii="Times New Roman" w:hAnsi="Times New Roman" w:cs="Times New Roman"/>
        </w:rPr>
      </w:pPr>
    </w:p>
    <w:p w14:paraId="731C8BCB" w14:textId="77777777" w:rsidR="00277E40" w:rsidRDefault="00277E40" w:rsidP="00277E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October 2018</w:t>
      </w:r>
    </w:p>
    <w:p w14:paraId="1F6F9D62" w14:textId="77777777" w:rsidR="006B2F86" w:rsidRPr="00E71FC3" w:rsidRDefault="00277E4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668C4A" w14:textId="77777777" w:rsidR="00277E40" w:rsidRDefault="00277E40" w:rsidP="00E71FC3">
      <w:r>
        <w:separator/>
      </w:r>
    </w:p>
  </w:endnote>
  <w:endnote w:type="continuationSeparator" w:id="0">
    <w:p w14:paraId="5B260FCE" w14:textId="77777777" w:rsidR="00277E40" w:rsidRDefault="00277E4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135D9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F587F4" w14:textId="77777777" w:rsidR="00277E40" w:rsidRDefault="00277E40" w:rsidP="00E71FC3">
      <w:r>
        <w:separator/>
      </w:r>
    </w:p>
  </w:footnote>
  <w:footnote w:type="continuationSeparator" w:id="0">
    <w:p w14:paraId="1B8F0BE8" w14:textId="77777777" w:rsidR="00277E40" w:rsidRDefault="00277E4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E40"/>
    <w:rsid w:val="001A7C09"/>
    <w:rsid w:val="00277E4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CFE0F"/>
  <w15:chartTrackingRefBased/>
  <w15:docId w15:val="{5312375A-58A7-42E2-97F3-45C3AADB8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7E4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77E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2018-11-17T22:21:00Z</dcterms:created>
  <dcterms:modified xsi:type="dcterms:W3CDTF">2018-11-17T22:22:00Z</dcterms:modified>
</cp:coreProperties>
</file>